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3E4A6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RYLE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2137678F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658C95B7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58733B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54991E6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26EFAE0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69B2071" w14:textId="77777777" w:rsidR="00097369" w:rsidRDefault="00097369" w:rsidP="00097369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8386A50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753620B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4E517D1" w14:textId="77777777" w:rsidR="00097369" w:rsidRDefault="00097369" w:rsidP="0009736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October 2022</w:t>
      </w:r>
    </w:p>
    <w:p w14:paraId="1CDFC4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BBB9E" w14:textId="77777777" w:rsidR="00097369" w:rsidRDefault="00097369" w:rsidP="009139A6">
      <w:r>
        <w:separator/>
      </w:r>
    </w:p>
  </w:endnote>
  <w:endnote w:type="continuationSeparator" w:id="0">
    <w:p w14:paraId="56C8CA85" w14:textId="77777777" w:rsidR="00097369" w:rsidRDefault="000973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D6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9E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902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6273" w14:textId="77777777" w:rsidR="00097369" w:rsidRDefault="00097369" w:rsidP="009139A6">
      <w:r>
        <w:separator/>
      </w:r>
    </w:p>
  </w:footnote>
  <w:footnote w:type="continuationSeparator" w:id="0">
    <w:p w14:paraId="5E4794B9" w14:textId="77777777" w:rsidR="00097369" w:rsidRDefault="000973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C1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C08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DE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69"/>
    <w:rsid w:val="000666E0"/>
    <w:rsid w:val="0009736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8D6B"/>
  <w15:chartTrackingRefBased/>
  <w15:docId w15:val="{0ECA6D7A-5FD7-4ABD-A3A8-D58CABC5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36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2022-12-01T21:06:00Z</dcterms:created>
  <dcterms:modified xsi:type="dcterms:W3CDTF">2022-12-01T21:06:00Z</dcterms:modified>
</cp:coreProperties>
</file>